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820" w:type="dxa"/>
        <w:tblLayout w:type="fixed"/>
        <w:tblLook w:val="0000" w:firstRow="0" w:lastRow="0" w:firstColumn="0" w:lastColumn="0" w:noHBand="0" w:noVBand="0"/>
      </w:tblPr>
      <w:tblGrid>
        <w:gridCol w:w="5778"/>
        <w:gridCol w:w="567"/>
        <w:gridCol w:w="1560"/>
        <w:gridCol w:w="567"/>
        <w:gridCol w:w="1842"/>
        <w:gridCol w:w="506"/>
      </w:tblGrid>
      <w:tr w:rsidR="001D406D" w:rsidTr="00BB7D39">
        <w:trPr>
          <w:gridAfter w:val="1"/>
          <w:wAfter w:w="506" w:type="dxa"/>
        </w:trPr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4536" w:type="dxa"/>
            <w:gridSpan w:val="4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18 по г.</w:t>
            </w:r>
            <w:r w:rsidR="0083472B">
              <w:rPr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</w:tc>
      </w:tr>
      <w:tr w:rsidR="001D406D" w:rsidTr="00BB7D39"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60" w:type="dxa"/>
            <w:vAlign w:val="bottom"/>
          </w:tcPr>
          <w:p w:rsidR="001D406D" w:rsidRPr="00F55DEF" w:rsidRDefault="00F55DEF" w:rsidP="004146D7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146D7">
              <w:rPr>
                <w:sz w:val="28"/>
              </w:rPr>
              <w:t>8</w:t>
            </w:r>
            <w:r>
              <w:rPr>
                <w:sz w:val="28"/>
              </w:rPr>
              <w:t>.01.2024</w:t>
            </w: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48" w:type="dxa"/>
            <w:gridSpan w:val="2"/>
            <w:vAlign w:val="bottom"/>
          </w:tcPr>
          <w:p w:rsidR="001D406D" w:rsidRPr="00AD263D" w:rsidRDefault="00AD263D" w:rsidP="00127F86">
            <w:pPr>
              <w:spacing w:line="360" w:lineRule="auto"/>
              <w:rPr>
                <w:sz w:val="28"/>
              </w:rPr>
            </w:pPr>
            <w:r w:rsidRPr="00AD263D">
              <w:rPr>
                <w:sz w:val="28"/>
              </w:rPr>
              <w:t>4</w:t>
            </w:r>
          </w:p>
        </w:tc>
      </w:tr>
    </w:tbl>
    <w:p w:rsidR="001D406D" w:rsidRDefault="001D406D" w:rsidP="001D40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D406D" w:rsidRPr="0083472B" w:rsidRDefault="001D406D" w:rsidP="0083472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вакантных должностей </w:t>
      </w:r>
      <w:r w:rsidR="0083472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гражданской службы, на замещение</w:t>
      </w:r>
      <w:r w:rsidR="00834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  <w:r w:rsidR="00BB7D39">
        <w:rPr>
          <w:rFonts w:ascii="Times New Roman" w:hAnsi="Times New Roman" w:cs="Times New Roman"/>
          <w:sz w:val="28"/>
          <w:szCs w:val="28"/>
        </w:rPr>
        <w:t xml:space="preserve"> </w:t>
      </w:r>
      <w:r w:rsidR="00BB7D39" w:rsidRPr="00BB7D39"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 18 по г. Москве:</w:t>
      </w:r>
    </w:p>
    <w:p w:rsidR="001D406D" w:rsidRPr="0083472B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5386"/>
      </w:tblGrid>
      <w:tr w:rsidR="00BB7D39" w:rsidRPr="001D406D" w:rsidTr="00BB7D39">
        <w:trPr>
          <w:cantSplit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D39" w:rsidRPr="000A5BF4" w:rsidTr="00BB7D39">
        <w:trPr>
          <w:cantSplit/>
          <w:trHeight w:val="4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39" w:rsidRPr="000A5BF4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3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отдела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вакантной должности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386" w:type="dxa"/>
            <w:vAlign w:val="center"/>
          </w:tcPr>
          <w:p w:rsidR="00BB7D39" w:rsidRPr="00F72592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F72592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F72592" w:rsidRDefault="00F72592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F72592" w:rsidRPr="00F72592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386" w:type="dxa"/>
            <w:vAlign w:val="center"/>
          </w:tcPr>
          <w:p w:rsidR="00F72592" w:rsidRPr="00F72592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№4</w:t>
            </w:r>
          </w:p>
        </w:tc>
        <w:tc>
          <w:tcPr>
            <w:tcW w:w="5386" w:type="dxa"/>
            <w:vAlign w:val="center"/>
          </w:tcPr>
          <w:p w:rsidR="00BB7D39" w:rsidRPr="00F72592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4146D7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4146D7" w:rsidRDefault="004146D7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146D7" w:rsidRPr="00F72592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86" w:type="dxa"/>
            <w:vAlign w:val="center"/>
          </w:tcPr>
          <w:p w:rsidR="004146D7" w:rsidRPr="00F72592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4146D7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4146D7" w:rsidRDefault="004146D7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146D7" w:rsidRPr="00F72592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224F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№7</w:t>
            </w:r>
          </w:p>
        </w:tc>
        <w:tc>
          <w:tcPr>
            <w:tcW w:w="5386" w:type="dxa"/>
            <w:vAlign w:val="center"/>
          </w:tcPr>
          <w:p w:rsidR="004146D7" w:rsidRPr="00F72592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4146D7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4146D7" w:rsidRDefault="004146D7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146D7" w:rsidRPr="0052224F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224F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№7</w:t>
            </w:r>
          </w:p>
        </w:tc>
        <w:tc>
          <w:tcPr>
            <w:tcW w:w="5386" w:type="dxa"/>
            <w:vAlign w:val="center"/>
          </w:tcPr>
          <w:p w:rsidR="004146D7" w:rsidRPr="001A5D4A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224F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Pr="000D2312" w:rsidRDefault="00BB7D39" w:rsidP="00BB7D39">
            <w:pPr>
              <w:pStyle w:val="aa"/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55DEF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№8</w:t>
            </w:r>
          </w:p>
        </w:tc>
        <w:tc>
          <w:tcPr>
            <w:tcW w:w="5386" w:type="dxa"/>
            <w:vAlign w:val="center"/>
          </w:tcPr>
          <w:p w:rsidR="00BB7D39" w:rsidRPr="00F55DEF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0D2312" w:rsidRDefault="00B5454F" w:rsidP="00B5454F">
            <w:pPr>
              <w:pStyle w:val="aa"/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1A5D4A" w:rsidRDefault="001A5D4A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386" w:type="dxa"/>
            <w:vAlign w:val="center"/>
          </w:tcPr>
          <w:p w:rsidR="00B5454F" w:rsidRPr="001A5D4A" w:rsidRDefault="001A5D4A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DB56AB" w:rsidRDefault="00B5454F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52224F" w:rsidRDefault="004146D7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386" w:type="dxa"/>
            <w:vAlign w:val="center"/>
          </w:tcPr>
          <w:p w:rsidR="00B5454F" w:rsidRPr="0052224F" w:rsidRDefault="004146D7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4146D7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4146D7" w:rsidRPr="00DB56AB" w:rsidRDefault="004146D7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146D7" w:rsidRDefault="004146D7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  <w:bookmarkStart w:id="0" w:name="_GoBack"/>
            <w:bookmarkEnd w:id="0"/>
          </w:p>
        </w:tc>
        <w:tc>
          <w:tcPr>
            <w:tcW w:w="5386" w:type="dxa"/>
            <w:vAlign w:val="center"/>
          </w:tcPr>
          <w:p w:rsidR="004146D7" w:rsidRPr="001A5D4A" w:rsidRDefault="004146D7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880E36" w:rsidRPr="000A5BF4" w:rsidTr="0042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0314" w:type="dxa"/>
            <w:gridSpan w:val="3"/>
            <w:vAlign w:val="bottom"/>
          </w:tcPr>
          <w:p w:rsidR="00880E36" w:rsidRDefault="00880E36" w:rsidP="004146D7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Итого: </w:t>
            </w:r>
            <w:r w:rsidR="004146D7" w:rsidRPr="004146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 xml:space="preserve"> отделов, 10 вакансий</w:t>
            </w:r>
          </w:p>
        </w:tc>
      </w:tr>
    </w:tbl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406D" w:rsidSect="00BB7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02D" w:rsidRDefault="00B1602D" w:rsidP="001D406D">
      <w:r>
        <w:separator/>
      </w:r>
    </w:p>
  </w:endnote>
  <w:endnote w:type="continuationSeparator" w:id="0">
    <w:p w:rsidR="00B1602D" w:rsidRDefault="00B1602D" w:rsidP="001D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02D" w:rsidRDefault="00B1602D" w:rsidP="001D406D">
      <w:r>
        <w:separator/>
      </w:r>
    </w:p>
  </w:footnote>
  <w:footnote w:type="continuationSeparator" w:id="0">
    <w:p w:rsidR="00B1602D" w:rsidRDefault="00B1602D" w:rsidP="001D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C7E7F"/>
    <w:multiLevelType w:val="hybridMultilevel"/>
    <w:tmpl w:val="68945FBE"/>
    <w:lvl w:ilvl="0" w:tplc="2F1238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6D"/>
    <w:rsid w:val="00046187"/>
    <w:rsid w:val="000A5BF4"/>
    <w:rsid w:val="001A5D4A"/>
    <w:rsid w:val="001B6A37"/>
    <w:rsid w:val="001D406D"/>
    <w:rsid w:val="002A291A"/>
    <w:rsid w:val="00351F2F"/>
    <w:rsid w:val="004146D7"/>
    <w:rsid w:val="0042268F"/>
    <w:rsid w:val="0052224F"/>
    <w:rsid w:val="00544352"/>
    <w:rsid w:val="005D0438"/>
    <w:rsid w:val="0083472B"/>
    <w:rsid w:val="00880E36"/>
    <w:rsid w:val="00942569"/>
    <w:rsid w:val="009874F1"/>
    <w:rsid w:val="00AD263D"/>
    <w:rsid w:val="00B1602D"/>
    <w:rsid w:val="00B518E6"/>
    <w:rsid w:val="00B5454F"/>
    <w:rsid w:val="00BA7060"/>
    <w:rsid w:val="00BB7D39"/>
    <w:rsid w:val="00C648D3"/>
    <w:rsid w:val="00C65117"/>
    <w:rsid w:val="00C95D43"/>
    <w:rsid w:val="00CB7BAE"/>
    <w:rsid w:val="00E642F2"/>
    <w:rsid w:val="00EF4E8A"/>
    <w:rsid w:val="00F55DEF"/>
    <w:rsid w:val="00F72592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B16F-EF7D-4255-A53C-F0A5A0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1D4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06D"/>
    <w:rPr>
      <w:sz w:val="24"/>
      <w:szCs w:val="24"/>
    </w:rPr>
  </w:style>
  <w:style w:type="paragraph" w:styleId="a8">
    <w:name w:val="footer"/>
    <w:basedOn w:val="a"/>
    <w:link w:val="a9"/>
    <w:rsid w:val="001D4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06D"/>
    <w:rPr>
      <w:sz w:val="24"/>
      <w:szCs w:val="24"/>
    </w:rPr>
  </w:style>
  <w:style w:type="paragraph" w:styleId="aa">
    <w:name w:val="List Paragraph"/>
    <w:basedOn w:val="a"/>
    <w:uiPriority w:val="34"/>
    <w:qFormat/>
    <w:rsid w:val="00BB7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181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Спиридонова Дарья Алексеевна</dc:creator>
  <cp:keywords/>
  <dc:description/>
  <cp:lastModifiedBy>Спиридонова Дарья Алексеевна</cp:lastModifiedBy>
  <cp:revision>14</cp:revision>
  <cp:lastPrinted>2006-10-04T10:21:00Z</cp:lastPrinted>
  <dcterms:created xsi:type="dcterms:W3CDTF">2023-07-13T08:33:00Z</dcterms:created>
  <dcterms:modified xsi:type="dcterms:W3CDTF">2024-01-18T06:58:00Z</dcterms:modified>
</cp:coreProperties>
</file>